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8DFA6FC" w14:textId="20C71AB9" w:rsidR="00654814" w:rsidRDefault="00654814" w:rsidP="00654814">
          <w:pPr>
            <w:pStyle w:val="PublishStatus"/>
          </w:pPr>
          <w:r>
            <w:t>A bejegyzés újra közzétéve: 2022. 04. 07., 19:34:23.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4D86EFCA" w14:textId="43F98CD4" w:rsidR="00183A28" w:rsidRDefault="00654814">
              <w:pPr>
                <w:pStyle w:val="Publishwithline"/>
              </w:pPr>
              <w:r w:rsidRPr="00654814">
                <w:rPr>
                  <w:color w:val="000000"/>
                </w:rPr>
                <w:t>Devínska Nová Ves</w:t>
              </w:r>
              <w:r>
                <w:rPr>
                  <w:color w:val="000000"/>
                </w:rPr>
                <w:t xml:space="preserve"> - </w:t>
              </w:r>
              <w:r w:rsidRPr="00235192">
                <w:rPr>
                  <w:color w:val="000000"/>
                </w:rPr>
                <w:t>Nad Lomom</w:t>
              </w:r>
            </w:p>
          </w:sdtContent>
        </w:sdt>
        <w:p w14:paraId="4CA9EDE0" w14:textId="77777777" w:rsidR="00183A28" w:rsidRDefault="00183A28">
          <w:pPr>
            <w:pStyle w:val="underline"/>
          </w:pPr>
        </w:p>
        <w:p w14:paraId="2D5F4212" w14:textId="77777777" w:rsidR="00654814" w:rsidRDefault="00654814" w:rsidP="00654814">
          <w:pPr>
            <w:pStyle w:val="PadderBetweenTitleandProperties"/>
          </w:pPr>
        </w:p>
        <w:p w14:paraId="66E9BA5B" w14:textId="044D7C42" w:rsidR="00654814" w:rsidRDefault="00654814" w:rsidP="00654814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173021562"/>
              <w:placeholder>
                <w:docPart w:val="3121945734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D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D sk</w:t>
              </w:r>
            </w:sdtContent>
          </w:sdt>
        </w:p>
        <w:p w14:paraId="2E178DE2" w14:textId="49A63F59" w:rsidR="00183A28" w:rsidRDefault="003E6E52">
          <w:pPr>
            <w:pStyle w:val="PadderBetweenControlandBody"/>
          </w:pPr>
        </w:p>
      </w:sdtContent>
    </w:sdt>
    <w:p w14:paraId="58AAD2F8" w14:textId="2BA490F2" w:rsidR="00183A28" w:rsidRDefault="00183A28"/>
    <w:p w14:paraId="63596AC1" w14:textId="5F5B5087" w:rsidR="00654814" w:rsidRDefault="00654814" w:rsidP="00654814">
      <w:pPr>
        <w:jc w:val="center"/>
      </w:pPr>
      <w:r>
        <w:rPr>
          <w:noProof/>
        </w:rPr>
        <w:drawing>
          <wp:inline distT="0" distB="0" distL="0" distR="0" wp14:anchorId="749A7612" wp14:editId="66CE67CB">
            <wp:extent cx="5713753" cy="3944893"/>
            <wp:effectExtent l="0" t="0" r="1270" b="508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903" cy="3956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1AAC8" w14:textId="22D1A056" w:rsidR="00654814" w:rsidRDefault="00654814"/>
    <w:p w14:paraId="65110B84" w14:textId="77777777" w:rsidR="00654814" w:rsidRDefault="00654814" w:rsidP="00654814">
      <w:r>
        <w:t>H   Dévényújfalu, Pozsony vm.</w:t>
      </w:r>
    </w:p>
    <w:p w14:paraId="59F3AE34" w14:textId="77777777" w:rsidR="00654814" w:rsidRDefault="00654814" w:rsidP="00654814">
      <w:r>
        <w:t>SK Devínska Nová Ves</w:t>
      </w:r>
    </w:p>
    <w:p w14:paraId="746EE644" w14:textId="3E209429" w:rsidR="00654814" w:rsidRDefault="00654814" w:rsidP="00654814">
      <w:r>
        <w:t>D   Thebenneudorf</w:t>
      </w:r>
    </w:p>
    <w:p w14:paraId="02E0C523" w14:textId="77777777" w:rsidR="00654814" w:rsidRDefault="00654814" w:rsidP="00654814"/>
    <w:p w14:paraId="5D84B5B0" w14:textId="77777777" w:rsidR="00654814" w:rsidRDefault="00654814" w:rsidP="00654814">
      <w:r>
        <w:t xml:space="preserve">  48°12.110 S</w:t>
      </w:r>
    </w:p>
    <w:p w14:paraId="473B0BDC" w14:textId="77777777" w:rsidR="00654814" w:rsidRDefault="00654814" w:rsidP="00654814">
      <w:r>
        <w:t>016°58.337 V</w:t>
      </w:r>
    </w:p>
    <w:p w14:paraId="0277AD32" w14:textId="77777777" w:rsidR="00654814" w:rsidRDefault="00654814" w:rsidP="00654814"/>
    <w:p w14:paraId="443C07B8" w14:textId="77777777" w:rsidR="00654814" w:rsidRDefault="00654814" w:rsidP="00654814">
      <w:r>
        <w:t xml:space="preserve">Obec Devínska Nová Ves (Dévényújfalu) sa nachádza 10 km severozápadne od centra Bratislavy (Pozsony), na ľavom brehu rieky Morava. Na južnom okraji obce, na skalnatom kopci nazvanom „Nad </w:t>
      </w:r>
      <w:r>
        <w:lastRenderedPageBreak/>
        <w:t>Lomom“ týčiacim sa nad riekou a vysokom 209 metrov sa nachádzajú zrúcaniny hradu slovanského pôvodu využívaného najmä v 9-10. storočí.</w:t>
      </w:r>
    </w:p>
    <w:p w14:paraId="4E00EC4C" w14:textId="77777777" w:rsidR="00654814" w:rsidRDefault="00654814" w:rsidP="00654814">
      <w:r>
        <w:t>V písomných prameňoch sa hrad nespomína. Pri výstavbe vodnej nádrže, ktorá mala byť postavená uprostred areálu hradiska, a vodovodu v rokoch 1962–1963 bol preskúmaný val a okolie hradiska overovacími vykopávkami prostredníctvom otvorenia troch prieskumných priekop. Vtedy sa zistilo, že opevnené miesto pochádza z 9-10. a 14-15. storočia. Typ takéhoto opevnenia – kamenný múr a drevená konštrukcia – bol charakteristický pre slovanské pevnosti v 9-10. storočí. Z toho obdobia boli odkryté pozostatky dvoch drevených obydlí (blokový, zrubový dom) s tromi pecami, dva mlynské kamene, predmety z hliny a kameňa, železné nástroje a črepy. Okolnosti nájdenia naznačujú, že pevnosť aj obydlia vyhoreli. Najzaujímavejším nálezom z obdobia neskorého stredoveku bola štvorhrotová železná pasca („Fußangel”). Toto obdobie pravdepodobne súvisí s prítomnosťou husitov.</w:t>
      </w:r>
    </w:p>
    <w:p w14:paraId="1475F0E9" w14:textId="77777777" w:rsidR="00654814" w:rsidRDefault="00654814" w:rsidP="00654814">
      <w:r>
        <w:t>Stará cesta vedúca k hradu sa zo severozápadnej strany zatáčala do vnútornej časti hradu a sčasti je viditeľná aj dodnes. Západnú stranu hradného vrchu zničil kameňolom, v strede bola vybudovaná vodná nádrž a do severnej časti hradného vrchu boli vytesané vínne pivnice. To všetko výrazne zmenilo tvar opevneniar. Hradisko mierne oválneho tvaru malo podľa prieskumu zverejneného archeologičkou Ľudmilou Kraskovskou priemer približne 120–125 metrov.</w:t>
      </w:r>
    </w:p>
    <w:p w14:paraId="0BA7D132" w14:textId="77777777" w:rsidR="00654814" w:rsidRDefault="00654814" w:rsidP="00654814">
      <w:r>
        <w:t xml:space="preserve">Ochranný val kedysi postavený z kameňa a trámových konštrukcií sa v najlepšom stave zachoval na východnej a severovýchodnej strane. Podľa vykopávok bola výška niekdajšieho valu 225 cm a jeho šírka dosahovala 5 metrov. Jeho vonkajšia stena bola postavená z nasucho naukladaných kameňov v šírke asi 150 cm, k jeho vnútornej strane bola vyhotovená mriežková trámová konštrukcia, ktorej otvory boli vyplnené kamennou suťou a miestami pieskom. </w:t>
      </w:r>
    </w:p>
    <w:p w14:paraId="401127A2" w14:textId="77777777" w:rsidR="00654814" w:rsidRDefault="00654814" w:rsidP="00654814"/>
    <w:p w14:paraId="6D2A3BBA" w14:textId="77777777" w:rsidR="00654814" w:rsidRDefault="00654814" w:rsidP="00654814">
      <w:r>
        <w:t>Zdroje:</w:t>
      </w:r>
    </w:p>
    <w:p w14:paraId="08425286" w14:textId="77777777" w:rsidR="00654814" w:rsidRDefault="00654814" w:rsidP="00654814">
      <w:r>
        <w:t>Kraskovská 1966. 147–165.</w:t>
      </w:r>
    </w:p>
    <w:p w14:paraId="73648D35" w14:textId="77777777" w:rsidR="00654814" w:rsidRDefault="00654814" w:rsidP="00654814">
      <w:r>
        <w:t>Ruttkay 1975. 134.</w:t>
      </w:r>
    </w:p>
    <w:p w14:paraId="738A22BC" w14:textId="77777777" w:rsidR="00654814" w:rsidRDefault="00654814" w:rsidP="00654814">
      <w:r>
        <w:t>Štefanovičova 1987. 344.</w:t>
      </w:r>
    </w:p>
    <w:p w14:paraId="15638980" w14:textId="77777777" w:rsidR="00654814" w:rsidRDefault="00654814" w:rsidP="00654814"/>
    <w:p w14:paraId="269EA913" w14:textId="77777777" w:rsidR="00654814" w:rsidRDefault="00654814" w:rsidP="00654814">
      <w:r>
        <w:t>Fotografia:</w:t>
      </w:r>
    </w:p>
    <w:p w14:paraId="5F00C960" w14:textId="03F773D6" w:rsidR="00654814" w:rsidRDefault="00654814" w:rsidP="00654814">
      <w:r>
        <w:t>Kopec Nad Lomom zo severozápadu</w:t>
      </w:r>
    </w:p>
    <w:p w14:paraId="47237AFD" w14:textId="373206C1" w:rsidR="00654814" w:rsidRDefault="00654814" w:rsidP="00654814"/>
    <w:p w14:paraId="1539F647" w14:textId="6BA9C54D" w:rsidR="00654814" w:rsidRDefault="00654814" w:rsidP="00654814"/>
    <w:p w14:paraId="6B030E0F" w14:textId="6F3F55A6" w:rsidR="00654814" w:rsidRDefault="00654814" w:rsidP="00654814"/>
    <w:p w14:paraId="6BC5B96A" w14:textId="77777777" w:rsidR="00654814" w:rsidRDefault="00654814" w:rsidP="00654814"/>
    <w:sectPr w:rsidR="00654814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654814"/>
    <w:rsid w:val="00121E6D"/>
    <w:rsid w:val="00183A28"/>
    <w:rsid w:val="003E6E52"/>
    <w:rsid w:val="00654814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E733"/>
  <w15:docId w15:val="{9D5CC165-640C-4092-B3AB-B334C3C4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73B7AD-49FB-4548-967F-22F5DEFD029D}"/>
      </w:docPartPr>
      <w:docPartBody>
        <w:p w:rsidR="0079604C" w:rsidRDefault="00C97DA8">
          <w:r w:rsidRPr="00BE1547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12194573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D28FC1-0227-4032-9A17-7254A2400326}"/>
      </w:docPartPr>
      <w:docPartBody>
        <w:p w:rsidR="0079604C" w:rsidRDefault="00C97DA8">
          <w:r w:rsidRPr="00BE1547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DA8"/>
    <w:rsid w:val="00146380"/>
    <w:rsid w:val="0079604C"/>
    <w:rsid w:val="00A54C29"/>
    <w:rsid w:val="00C9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97DA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BlogPostInfo xmlns="http://www.microsoft.com/Office/Word/BlogTool">
  <PostTitle>Devínska Nová Ves - Nad Lomom</PostTitle>
  <PostDate>2022-04-07T17:33:47Z</PostDate>
  <PostID>6840</PostID>
  <Category1>D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3121945734</CategoryBBId1>
  <PublishedAccount>e026bf82-2e78-43e8-9942-9957997939e5</PublishedAccount>
</BlogPost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2</Pages>
  <Words>346</Words>
  <Characters>2056</Characters>
  <Application>Microsoft Office Word</Application>
  <DocSecurity>0</DocSecurity>
  <Lines>50</Lines>
  <Paragraphs>18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2022-04-07T17:32:00Z</dcterms:created>
  <dcterms:modified xsi:type="dcterms:W3CDTF">2026-02-09T08:30:00Z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